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48301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BABBECOMB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AE295B3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5FA26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A630A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Exeter into lands of</w:t>
      </w:r>
    </w:p>
    <w:p w14:paraId="10A64B4E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Joan Borden(q.v.).</w:t>
      </w:r>
    </w:p>
    <w:p w14:paraId="56A3AC8D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19-41)</w:t>
      </w:r>
    </w:p>
    <w:p w14:paraId="1FF4794E" w14:textId="77777777" w:rsidR="00854277" w:rsidRDefault="00854277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F866C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4B7F9" w14:textId="77777777" w:rsidR="000D59EA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C2A405" w14:textId="77777777" w:rsidR="000D59EA" w:rsidRPr="00625343" w:rsidRDefault="000D59EA" w:rsidP="000D5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7485CFC5" w14:textId="521B487B" w:rsidR="00BA00AB" w:rsidRPr="000D59E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D59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C3FA9" w14:textId="77777777" w:rsidR="000D59EA" w:rsidRDefault="000D59EA" w:rsidP="009139A6">
      <w:r>
        <w:separator/>
      </w:r>
    </w:p>
  </w:endnote>
  <w:endnote w:type="continuationSeparator" w:id="0">
    <w:p w14:paraId="3215EB2A" w14:textId="77777777" w:rsidR="000D59EA" w:rsidRDefault="000D59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13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1C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79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0BCD0" w14:textId="77777777" w:rsidR="000D59EA" w:rsidRDefault="000D59EA" w:rsidP="009139A6">
      <w:r>
        <w:separator/>
      </w:r>
    </w:p>
  </w:footnote>
  <w:footnote w:type="continuationSeparator" w:id="0">
    <w:p w14:paraId="66274684" w14:textId="77777777" w:rsidR="000D59EA" w:rsidRDefault="000D59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9C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14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8AD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9EA"/>
    <w:rsid w:val="000666E0"/>
    <w:rsid w:val="000D59EA"/>
    <w:rsid w:val="002510B7"/>
    <w:rsid w:val="005C130B"/>
    <w:rsid w:val="00826F5C"/>
    <w:rsid w:val="0085427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C0ECF"/>
  <w15:chartTrackingRefBased/>
  <w15:docId w15:val="{FAE1A853-1AC4-41FB-A6E3-A4AFB525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2021-07-03T14:55:00Z</dcterms:created>
  <dcterms:modified xsi:type="dcterms:W3CDTF">2024-02-21T20:29:00Z</dcterms:modified>
</cp:coreProperties>
</file>